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A06F7">
        <w:rPr>
          <w:rFonts w:ascii="Corbel" w:hAnsi="Corbel"/>
          <w:b/>
          <w:smallCaps/>
          <w:sz w:val="24"/>
          <w:szCs w:val="24"/>
        </w:rPr>
        <w:t xml:space="preserve"> 2021 - 2023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DA06F7" w:rsidRPr="00DA06F7">
        <w:rPr>
          <w:rFonts w:ascii="Corbel" w:hAnsi="Corbel"/>
          <w:b/>
          <w:sz w:val="20"/>
          <w:szCs w:val="20"/>
        </w:rPr>
        <w:t>2021/2022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DA06F7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F2E9F" w:rsidP="001F2E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Tożsamości kulturowe</w:t>
            </w:r>
          </w:p>
        </w:tc>
      </w:tr>
      <w:tr w:rsidR="0085747A" w:rsidRPr="009C54AE" w:rsidTr="00DA06F7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06F7" w:rsidRPr="009C54AE" w:rsidTr="00DA06F7">
        <w:tc>
          <w:tcPr>
            <w:tcW w:w="2694" w:type="dxa"/>
            <w:vAlign w:val="center"/>
          </w:tcPr>
          <w:p w:rsidR="00DA06F7" w:rsidRPr="009C54AE" w:rsidRDefault="00DA06F7" w:rsidP="00DA06F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604B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DA06F7" w:rsidRPr="009C54AE" w:rsidTr="00DA06F7">
        <w:tc>
          <w:tcPr>
            <w:tcW w:w="2694" w:type="dxa"/>
            <w:vAlign w:val="center"/>
          </w:tcPr>
          <w:p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DA06F7" w:rsidRPr="009C54AE" w:rsidTr="00DA06F7">
        <w:tc>
          <w:tcPr>
            <w:tcW w:w="2694" w:type="dxa"/>
            <w:vAlign w:val="center"/>
          </w:tcPr>
          <w:p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DA06F7" w:rsidRPr="009C54AE" w:rsidTr="00DA06F7">
        <w:tc>
          <w:tcPr>
            <w:tcW w:w="2694" w:type="dxa"/>
            <w:vAlign w:val="center"/>
          </w:tcPr>
          <w:p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DA06F7" w:rsidRPr="009C54AE" w:rsidTr="00DA06F7">
        <w:tc>
          <w:tcPr>
            <w:tcW w:w="2694" w:type="dxa"/>
            <w:vAlign w:val="center"/>
          </w:tcPr>
          <w:p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A06F7" w:rsidRPr="009C54AE" w:rsidTr="00DA06F7">
        <w:tc>
          <w:tcPr>
            <w:tcW w:w="2694" w:type="dxa"/>
            <w:vAlign w:val="center"/>
          </w:tcPr>
          <w:p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A06F7" w:rsidRPr="009C54AE" w:rsidTr="00DA06F7">
        <w:tc>
          <w:tcPr>
            <w:tcW w:w="2694" w:type="dxa"/>
            <w:vAlign w:val="center"/>
          </w:tcPr>
          <w:p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DA06F7" w:rsidRPr="009C54AE" w:rsidRDefault="00610649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 semestr 2</w:t>
            </w:r>
          </w:p>
        </w:tc>
      </w:tr>
      <w:tr w:rsidR="00DA06F7" w:rsidRPr="009C54AE" w:rsidTr="00DA06F7">
        <w:tc>
          <w:tcPr>
            <w:tcW w:w="2694" w:type="dxa"/>
            <w:vAlign w:val="center"/>
          </w:tcPr>
          <w:p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06F7" w:rsidRPr="009C54AE" w:rsidTr="00DA06F7">
        <w:tc>
          <w:tcPr>
            <w:tcW w:w="2694" w:type="dxa"/>
            <w:vAlign w:val="center"/>
          </w:tcPr>
          <w:p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A06F7" w:rsidRPr="009C54AE" w:rsidTr="00DA06F7">
        <w:tc>
          <w:tcPr>
            <w:tcW w:w="2694" w:type="dxa"/>
            <w:vAlign w:val="center"/>
          </w:tcPr>
          <w:p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604B">
              <w:rPr>
                <w:rFonts w:ascii="Corbel" w:hAnsi="Corbel"/>
                <w:sz w:val="24"/>
                <w:szCs w:val="24"/>
              </w:rPr>
              <w:t>Włodzimierz Zięba </w:t>
            </w:r>
          </w:p>
        </w:tc>
      </w:tr>
      <w:tr w:rsidR="00DA06F7" w:rsidRPr="009C54AE" w:rsidTr="00DA06F7">
        <w:tc>
          <w:tcPr>
            <w:tcW w:w="2694" w:type="dxa"/>
            <w:vAlign w:val="center"/>
          </w:tcPr>
          <w:p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604B">
              <w:rPr>
                <w:rFonts w:ascii="Corbel" w:hAnsi="Corbel"/>
                <w:b w:val="0"/>
                <w:sz w:val="24"/>
                <w:szCs w:val="24"/>
              </w:rPr>
              <w:t>Włodzimierz Zięba 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E2FD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A49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06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A49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1A49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62E1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5747A" w:rsidRPr="009C54AE" w:rsidRDefault="00962E1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AE2FD8" w:rsidRPr="009C54AE" w:rsidTr="00754FE6">
        <w:tc>
          <w:tcPr>
            <w:tcW w:w="845" w:type="dxa"/>
            <w:vAlign w:val="center"/>
          </w:tcPr>
          <w:p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AE2FD8" w:rsidRPr="00396C60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>internalizacja przez studentów podstawowych dystynkcji pojęciowych kluczowych dla zagadnienia tożsamości kulturowej</w:t>
            </w:r>
          </w:p>
        </w:tc>
        <w:tc>
          <w:tcPr>
            <w:tcW w:w="8675" w:type="dxa"/>
            <w:vAlign w:val="center"/>
          </w:tcPr>
          <w:p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E2FD8" w:rsidRPr="009C54AE" w:rsidTr="00754FE6">
        <w:tc>
          <w:tcPr>
            <w:tcW w:w="845" w:type="dxa"/>
            <w:vAlign w:val="center"/>
          </w:tcPr>
          <w:p w:rsidR="00AE2FD8" w:rsidRPr="009C54AE" w:rsidRDefault="00AE2FD8" w:rsidP="00AE2FD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AE2FD8" w:rsidRPr="00396C60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>Znajomość głównych koncepcji tożsamości kulturowej</w:t>
            </w:r>
          </w:p>
        </w:tc>
        <w:tc>
          <w:tcPr>
            <w:tcW w:w="8675" w:type="dxa"/>
            <w:vAlign w:val="center"/>
          </w:tcPr>
          <w:p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E2FD8" w:rsidRPr="009C54AE" w:rsidTr="00754FE6">
        <w:tc>
          <w:tcPr>
            <w:tcW w:w="845" w:type="dxa"/>
            <w:vAlign w:val="center"/>
          </w:tcPr>
          <w:p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AE2FD8" w:rsidRPr="00396C60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>Znajomość założeń leżących u podłoża idei tożsamości kulturowej</w:t>
            </w:r>
          </w:p>
        </w:tc>
        <w:tc>
          <w:tcPr>
            <w:tcW w:w="8675" w:type="dxa"/>
            <w:vAlign w:val="center"/>
          </w:tcPr>
          <w:p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F447B">
              <w:rPr>
                <w:rFonts w:ascii="Corbel" w:hAnsi="Corbel"/>
                <w:b w:val="0"/>
                <w:smallCaps w:val="0"/>
                <w:szCs w:val="24"/>
              </w:rPr>
              <w:t>tudent zna i rozumie złożoność problematyki tożsamości kulturowych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ich determinant</w:t>
            </w:r>
          </w:p>
        </w:tc>
        <w:tc>
          <w:tcPr>
            <w:tcW w:w="1873" w:type="dxa"/>
          </w:tcPr>
          <w:p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K_W05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posługiwać się poznanymi zasobami pojęciowymi i modelowymi, oraz przy ich pomocy interpretować określone teksty dotyczące przedmiotowej problematyki</w:t>
            </w:r>
          </w:p>
        </w:tc>
        <w:tc>
          <w:tcPr>
            <w:tcW w:w="1873" w:type="dxa"/>
          </w:tcPr>
          <w:p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K_U07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kooperować w warunkach różnorodności kulturowej (jest gotów rewidować swoje przekonania w obliczu wspólnotowych celów)</w:t>
            </w:r>
          </w:p>
        </w:tc>
        <w:tc>
          <w:tcPr>
            <w:tcW w:w="1873" w:type="dxa"/>
          </w:tcPr>
          <w:p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BF437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962E1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9C54AE" w:rsidTr="00BF437D">
        <w:tc>
          <w:tcPr>
            <w:tcW w:w="9520" w:type="dxa"/>
          </w:tcPr>
          <w:p w:rsidR="0085747A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Dystynkcje pojęciowe (tożsamość, tożsamość osobowa, identyczność, identyfikacje) – 2h</w:t>
            </w:r>
          </w:p>
          <w:p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Założenia koncepcji tożsamości kulturowej (tożsamość jako mechanizm identyfikacji E. W.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Arender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 – 2h</w:t>
            </w:r>
          </w:p>
          <w:p w:rsidR="00BF437D" w:rsidRDefault="00BF437D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Tożsamość z perspektywy nowoczesności (narodziny ja – I. Kon, A. Giddens) – 2h</w:t>
            </w:r>
          </w:p>
          <w:p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tożsamości ponowoczesnej (Baumana metafora turysty i włóczęgi)</w:t>
            </w:r>
            <w:r w:rsidR="00BF437D">
              <w:rPr>
                <w:rFonts w:ascii="Corbel" w:hAnsi="Corbel"/>
                <w:sz w:val="24"/>
                <w:szCs w:val="24"/>
              </w:rPr>
              <w:t xml:space="preserve"> – 2h</w:t>
            </w:r>
          </w:p>
          <w:p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Tożsamość obiektywna a tożsamość subiektywna </w:t>
            </w:r>
            <w:r w:rsidR="00BF437D">
              <w:rPr>
                <w:rFonts w:ascii="Corbel" w:hAnsi="Corbel"/>
                <w:sz w:val="24"/>
                <w:szCs w:val="24"/>
              </w:rPr>
              <w:t xml:space="preserve">(poczucie tożsamości – ujęcie psychologiczne) </w:t>
            </w:r>
            <w:r>
              <w:rPr>
                <w:rFonts w:ascii="Corbel" w:hAnsi="Corbel"/>
                <w:sz w:val="24"/>
                <w:szCs w:val="24"/>
              </w:rPr>
              <w:t>– 2h</w:t>
            </w:r>
          </w:p>
          <w:p w:rsidR="00962E1E" w:rsidRDefault="00BF437D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Źródła kryzysu tożsamości </w:t>
            </w:r>
            <w:r w:rsidR="00962E1E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="00962E1E">
              <w:rPr>
                <w:rFonts w:ascii="Corbel" w:hAnsi="Corbel"/>
                <w:sz w:val="24"/>
                <w:szCs w:val="24"/>
              </w:rPr>
              <w:t>Erikson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psychoanaliza</w:t>
            </w:r>
            <w:r w:rsidR="00962E1E">
              <w:rPr>
                <w:rFonts w:ascii="Corbel" w:hAnsi="Corbel"/>
                <w:sz w:val="24"/>
                <w:szCs w:val="24"/>
              </w:rPr>
              <w:t>) – 2h</w:t>
            </w:r>
          </w:p>
          <w:p w:rsidR="00962E1E" w:rsidRDefault="00BF437D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Zmiana tożsamości</w:t>
            </w:r>
            <w:r w:rsidR="00962E1E">
              <w:rPr>
                <w:rFonts w:ascii="Corbel" w:hAnsi="Corbel"/>
                <w:sz w:val="24"/>
                <w:szCs w:val="24"/>
              </w:rPr>
              <w:t xml:space="preserve"> –</w:t>
            </w:r>
            <w:r>
              <w:rPr>
                <w:rFonts w:ascii="Corbel" w:hAnsi="Corbel"/>
                <w:sz w:val="24"/>
                <w:szCs w:val="24"/>
              </w:rPr>
              <w:t xml:space="preserve"> 1</w:t>
            </w:r>
            <w:r w:rsidR="00962E1E">
              <w:rPr>
                <w:rFonts w:ascii="Corbel" w:hAnsi="Corbel"/>
                <w:sz w:val="24"/>
                <w:szCs w:val="24"/>
              </w:rPr>
              <w:t>h</w:t>
            </w:r>
          </w:p>
          <w:p w:rsidR="00962E1E" w:rsidRPr="009C54A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Tożsamość zbiorowa – 2h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AE2FD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 z elementami dyskusji (możliwość kształcenia na odległość)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9C54AE" w:rsidRDefault="00D227AA" w:rsidP="00D227A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pisemny</w:t>
            </w:r>
          </w:p>
        </w:tc>
        <w:tc>
          <w:tcPr>
            <w:tcW w:w="2126" w:type="dxa"/>
          </w:tcPr>
          <w:p w:rsidR="0085747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D227AA" w:rsidP="00D227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; </w:t>
            </w:r>
            <w:r w:rsidRPr="00D227AA">
              <w:rPr>
                <w:rFonts w:ascii="Corbel" w:hAnsi="Corbel"/>
                <w:b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:rsidR="0085747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D227AA" w:rsidRPr="009C54AE" w:rsidTr="00C05F44">
        <w:tc>
          <w:tcPr>
            <w:tcW w:w="1985" w:type="dxa"/>
          </w:tcPr>
          <w:p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egzamin ustny lub pisemny</w:t>
            </w:r>
            <w:r>
              <w:rPr>
                <w:rFonts w:ascii="Corbel" w:hAnsi="Corbel"/>
                <w:b w:val="0"/>
                <w:szCs w:val="24"/>
              </w:rPr>
              <w:t xml:space="preserve"> (analiza hipotetycznej sytuacji)</w:t>
            </w:r>
          </w:p>
        </w:tc>
        <w:tc>
          <w:tcPr>
            <w:tcW w:w="2126" w:type="dxa"/>
          </w:tcPr>
          <w:p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Poprawna odpowiedź na 3 pytania egzaminacyjne dotyczące treści wykładu oraz aktywność w czasie dyskusji nad treściami wykładu – 5</w:t>
            </w:r>
          </w:p>
          <w:p w:rsidR="00803A47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Średnia znajomość problematyki wykładu i brak aktywności podczas dyskusji – 4</w:t>
            </w:r>
          </w:p>
          <w:p w:rsidR="00803A47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Niewielka znajomość </w:t>
            </w:r>
            <w:r w:rsidRPr="00803A47">
              <w:rPr>
                <w:rFonts w:ascii="Corbel" w:hAnsi="Corbel"/>
                <w:b w:val="0"/>
                <w:smallCaps w:val="0"/>
                <w:szCs w:val="24"/>
              </w:rPr>
              <w:t>problematyki wykładu i brak aktywności podczas dyskusji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3</w:t>
            </w:r>
          </w:p>
          <w:p w:rsidR="00803A47" w:rsidRPr="009C54AE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 wiedzy na przynajmniej 2 spośród trzech zadanych pytań egzaminacyjnych oraz nieobecność w wykładach - 2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563C0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563C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0170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30</w:t>
            </w:r>
            <w:bookmarkStart w:id="0" w:name="_GoBack"/>
            <w:bookmarkEnd w:id="0"/>
            <w:r w:rsidR="001563C0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0170C3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433B3" w:rsidRDefault="00543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CF5" w:rsidRDefault="000C4CF5" w:rsidP="00962E1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Z. Bauman,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Tożsamość. Rozmowy z Benedetto </w:t>
            </w:r>
            <w:proofErr w:type="spellStart"/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Vecchim</w:t>
            </w:r>
            <w:proofErr w:type="spellEnd"/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przeł. Jacek Łaszcz, GWP, Gdańsk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0C4CF5" w:rsidRPr="000C4CF5" w:rsidRDefault="000C4CF5" w:rsidP="000C4CF5">
            <w:pPr>
              <w:pStyle w:val="Punktygwne"/>
              <w:numPr>
                <w:ilvl w:val="0"/>
                <w:numId w:val="3"/>
              </w:numPr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Giddens,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Nowoczesność i tożsamość.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„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Ja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”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 społeczeństwo w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epoce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późnej nowoczesności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Szulżycka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PWN Warszawa 2006 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:rsidR="000C4CF5" w:rsidRPr="000C4CF5" w:rsidRDefault="000C4CF5" w:rsidP="000C4CF5">
            <w:pPr>
              <w:pStyle w:val="Punktygwne"/>
              <w:numPr>
                <w:ilvl w:val="0"/>
                <w:numId w:val="3"/>
              </w:numPr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Bokszański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27CEA"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Tożsamości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zbiorowe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27CEA">
              <w:rPr>
                <w:rFonts w:ascii="Corbel" w:hAnsi="Corbel"/>
                <w:b w:val="0"/>
                <w:smallCaps w:val="0"/>
                <w:szCs w:val="24"/>
              </w:rPr>
              <w:t xml:space="preserve">PWN Warszawa 2005 </w:t>
            </w:r>
            <w:r w:rsidR="00127CEA" w:rsidRPr="00127CEA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:rsidR="000C4CF5" w:rsidRDefault="000C4CF5" w:rsidP="00962E1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V. </w:t>
            </w:r>
            <w:proofErr w:type="spellStart"/>
            <w:r w:rsidRPr="000C4CF5">
              <w:rPr>
                <w:rFonts w:ascii="Corbel" w:hAnsi="Corbel"/>
                <w:b w:val="0"/>
                <w:smallCaps w:val="0"/>
                <w:szCs w:val="24"/>
              </w:rPr>
              <w:t>Descombes</w:t>
            </w:r>
            <w:proofErr w:type="spellEnd"/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Rozterki  tożsamości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, przeł. M. Krzykawski, </w:t>
            </w:r>
            <w:proofErr w:type="spellStart"/>
            <w:r w:rsidRPr="000C4CF5">
              <w:rPr>
                <w:rFonts w:ascii="Corbel" w:hAnsi="Corbel"/>
                <w:b w:val="0"/>
                <w:smallCaps w:val="0"/>
                <w:szCs w:val="24"/>
              </w:rPr>
              <w:t>Kurhaus</w:t>
            </w:r>
            <w:proofErr w:type="spellEnd"/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:rsidR="005433B3" w:rsidRDefault="00962E1E" w:rsidP="00962E1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Edwin W. </w:t>
            </w:r>
            <w:proofErr w:type="spellStart"/>
            <w:r w:rsidRPr="00962E1E">
              <w:rPr>
                <w:rFonts w:ascii="Corbel" w:hAnsi="Corbel"/>
                <w:b w:val="0"/>
                <w:smallCaps w:val="0"/>
                <w:szCs w:val="24"/>
              </w:rPr>
              <w:t>Ardener</w:t>
            </w:r>
            <w:proofErr w:type="spellEnd"/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62E1E">
              <w:rPr>
                <w:rFonts w:ascii="Corbel" w:hAnsi="Corbel"/>
                <w:b w:val="0"/>
                <w:i/>
                <w:smallCaps w:val="0"/>
                <w:szCs w:val="24"/>
              </w:rPr>
              <w:t>Tożsamość i utożsamienie</w:t>
            </w:r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962E1E">
              <w:rPr>
                <w:rFonts w:ascii="Corbel" w:hAnsi="Corbel"/>
                <w:b w:val="0"/>
                <w:i/>
                <w:smallCaps w:val="0"/>
                <w:szCs w:val="24"/>
              </w:rPr>
              <w:t>Sytuacja mniejszościowa i tożsamość</w:t>
            </w:r>
            <w:r w:rsidRPr="00962E1E">
              <w:rPr>
                <w:rFonts w:ascii="Corbel" w:hAnsi="Corbel"/>
                <w:b w:val="0"/>
                <w:smallCaps w:val="0"/>
                <w:szCs w:val="24"/>
              </w:rPr>
              <w:t>, pod red. Zdzisława Macha i Andrzeja K. Palucha, „Zeszyty Naukowe Uniwersytetu Jagiellońskiego” MXXIX, Prace Socjologiczne z. 15,  Kraków1992</w:t>
            </w:r>
          </w:p>
          <w:p w:rsidR="00127CEA" w:rsidRDefault="00127CEA" w:rsidP="00962E1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CEA">
              <w:rPr>
                <w:rFonts w:ascii="Corbel" w:hAnsi="Corbel"/>
                <w:b w:val="0"/>
                <w:smallCaps w:val="0"/>
                <w:szCs w:val="24"/>
              </w:rPr>
              <w:t xml:space="preserve">L. Kołakowski, 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O tożsamości zbiorowej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 xml:space="preserve">, w: L. Kołakowski, 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Moje słuszne poglądy na wszystko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>, Wydawnictwo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>Znak,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raków 1999.</w:t>
            </w:r>
          </w:p>
          <w:p w:rsidR="000C4CF5" w:rsidRDefault="000C4CF5" w:rsidP="00962E1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J. Szacki,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O tożsamości (zwłaszcza narodowej)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„Kultura i Społeczeństwo” 2004, tom XLVIII, nr 3, s. 9 – 40.</w:t>
            </w:r>
          </w:p>
          <w:p w:rsidR="000C4CF5" w:rsidRDefault="000C4CF5" w:rsidP="00962E1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T. Grzegorek,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 a poczucie tożsamości. Próba uporządkowania problematyki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 człowieka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(red.) A. Gałdowa, Wydawnictwo UJ, Kraków 2000</w:t>
            </w:r>
          </w:p>
          <w:p w:rsidR="005433B3" w:rsidRPr="009C54AE" w:rsidRDefault="00543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962E1E" w:rsidRDefault="0085747A" w:rsidP="00962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F437D" w:rsidRDefault="00BF437D" w:rsidP="00BF437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437D">
              <w:rPr>
                <w:rFonts w:ascii="Corbel" w:hAnsi="Corbel"/>
                <w:b w:val="0"/>
                <w:smallCaps w:val="0"/>
                <w:szCs w:val="24"/>
              </w:rPr>
              <w:t xml:space="preserve">Jan </w:t>
            </w:r>
            <w:proofErr w:type="spellStart"/>
            <w:r w:rsidRPr="00BF437D">
              <w:rPr>
                <w:rFonts w:ascii="Corbel" w:hAnsi="Corbel"/>
                <w:b w:val="0"/>
                <w:smallCaps w:val="0"/>
                <w:szCs w:val="24"/>
              </w:rPr>
              <w:t>Szmyd</w:t>
            </w:r>
            <w:proofErr w:type="spellEnd"/>
            <w:r w:rsidRPr="00BF437D">
              <w:rPr>
                <w:rFonts w:ascii="Corbel" w:hAnsi="Corbel"/>
                <w:b w:val="0"/>
                <w:smallCaps w:val="0"/>
                <w:szCs w:val="24"/>
              </w:rPr>
              <w:t>, Tożsamość a globalizacja, Krakowska Szkoła im. Andrzeja Frycza Modrzewskiego, Kraków 2006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(wybrane fragmenty)</w:t>
            </w:r>
            <w:r w:rsidR="000C4CF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0C4CF5" w:rsidRPr="000C4CF5" w:rsidRDefault="000C4CF5" w:rsidP="000C4CF5">
            <w:pPr>
              <w:pStyle w:val="Akapitzlist"/>
              <w:numPr>
                <w:ilvl w:val="0"/>
                <w:numId w:val="5"/>
              </w:numPr>
              <w:rPr>
                <w:rFonts w:ascii="Corbel" w:hAnsi="Corbel"/>
                <w:sz w:val="24"/>
                <w:szCs w:val="24"/>
              </w:rPr>
            </w:pPr>
            <w:r w:rsidRPr="000C4CF5">
              <w:rPr>
                <w:rFonts w:ascii="Corbel" w:hAnsi="Corbel"/>
                <w:szCs w:val="24"/>
              </w:rPr>
              <w:t xml:space="preserve">Tadeusz Paleczny, </w:t>
            </w:r>
            <w:r w:rsidRPr="000C4CF5">
              <w:rPr>
                <w:rFonts w:ascii="Corbel" w:hAnsi="Corbel"/>
                <w:i/>
                <w:szCs w:val="24"/>
              </w:rPr>
              <w:t>Relacje międzykulturowe w dobie kryzysu i ideologii i polityki wielokulturowości</w:t>
            </w:r>
            <w:r w:rsidRPr="000C4CF5">
              <w:rPr>
                <w:rFonts w:ascii="Corbel" w:hAnsi="Corbel"/>
                <w:szCs w:val="24"/>
              </w:rPr>
              <w:t xml:space="preserve">, Księgarnia Akademicka, </w:t>
            </w:r>
            <w:proofErr w:type="spellStart"/>
            <w:r w:rsidRPr="000C4CF5">
              <w:rPr>
                <w:rFonts w:ascii="Corbel" w:hAnsi="Corbel"/>
                <w:szCs w:val="24"/>
              </w:rPr>
              <w:t>Societas</w:t>
            </w:r>
            <w:proofErr w:type="spellEnd"/>
            <w:r w:rsidRPr="000C4CF5">
              <w:rPr>
                <w:rFonts w:ascii="Corbel" w:hAnsi="Corbel"/>
                <w:szCs w:val="24"/>
              </w:rPr>
              <w:t xml:space="preserve"> seria pod redakcją Bogdana Szlachty,102, Kraków 2017</w:t>
            </w:r>
            <w:r w:rsidRPr="000C4CF5">
              <w:rPr>
                <w:rFonts w:ascii="Corbel" w:hAnsi="Corbel"/>
                <w:b/>
                <w:smallCaps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(wybrane fragmenty).</w:t>
            </w:r>
          </w:p>
          <w:p w:rsidR="00962E1E" w:rsidRDefault="00962E1E" w:rsidP="00BF437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33B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Anna </w:t>
            </w:r>
            <w:proofErr w:type="spellStart"/>
            <w:r w:rsidRPr="005433B3">
              <w:rPr>
                <w:rFonts w:ascii="Corbel" w:hAnsi="Corbel"/>
                <w:b w:val="0"/>
                <w:smallCaps w:val="0"/>
                <w:szCs w:val="24"/>
              </w:rPr>
              <w:t>Szyfer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433B3">
              <w:rPr>
                <w:rFonts w:ascii="Corbel" w:hAnsi="Corbel"/>
                <w:b w:val="0"/>
                <w:i/>
                <w:smallCaps w:val="0"/>
                <w:szCs w:val="24"/>
              </w:rPr>
              <w:t>Tożsamość kulturowa : implikacje teoretyczne i metodologiczne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5433B3">
              <w:rPr>
                <w:rFonts w:ascii="Corbel" w:hAnsi="Corbel"/>
                <w:b w:val="0"/>
                <w:smallCaps w:val="0"/>
                <w:szCs w:val="24"/>
              </w:rPr>
              <w:t>Studia Etnologiczne i Antropologiczne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5433B3">
              <w:rPr>
                <w:rFonts w:ascii="Corbel" w:hAnsi="Corbel"/>
                <w:b w:val="0"/>
                <w:smallCaps w:val="0"/>
                <w:szCs w:val="24"/>
              </w:rPr>
              <w:t xml:space="preserve"> 1997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nr </w:t>
            </w:r>
            <w:r w:rsidRPr="005433B3">
              <w:rPr>
                <w:rFonts w:ascii="Corbel" w:hAnsi="Corbel"/>
                <w:b w:val="0"/>
                <w:smallCaps w:val="0"/>
                <w:szCs w:val="24"/>
              </w:rPr>
              <w:t xml:space="preserve">1,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r w:rsidRPr="005433B3">
              <w:rPr>
                <w:rFonts w:ascii="Corbel" w:hAnsi="Corbel"/>
                <w:b w:val="0"/>
                <w:smallCaps w:val="0"/>
                <w:szCs w:val="24"/>
              </w:rPr>
              <w:t>159-167</w:t>
            </w:r>
            <w:r w:rsidR="000C4CF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0C4CF5" w:rsidRDefault="000C4CF5" w:rsidP="00BF437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yszard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 Szwed,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Ontologiczne podstawy koncepcji tożsamości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„Studia Socjologiczne” 1999, nr 3 (154)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174" w:rsidRDefault="001D0174" w:rsidP="00C16ABF">
      <w:pPr>
        <w:spacing w:after="0" w:line="240" w:lineRule="auto"/>
      </w:pPr>
      <w:r>
        <w:separator/>
      </w:r>
    </w:p>
  </w:endnote>
  <w:endnote w:type="continuationSeparator" w:id="0">
    <w:p w:rsidR="001D0174" w:rsidRDefault="001D01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174" w:rsidRDefault="001D0174" w:rsidP="00C16ABF">
      <w:pPr>
        <w:spacing w:after="0" w:line="240" w:lineRule="auto"/>
      </w:pPr>
      <w:r>
        <w:separator/>
      </w:r>
    </w:p>
  </w:footnote>
  <w:footnote w:type="continuationSeparator" w:id="0">
    <w:p w:rsidR="001D0174" w:rsidRDefault="001D017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82EF4"/>
    <w:multiLevelType w:val="hybridMultilevel"/>
    <w:tmpl w:val="9C946670"/>
    <w:lvl w:ilvl="0" w:tplc="F5DCA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7356F5"/>
    <w:multiLevelType w:val="hybridMultilevel"/>
    <w:tmpl w:val="8B5486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A02EB"/>
    <w:multiLevelType w:val="hybridMultilevel"/>
    <w:tmpl w:val="13A4F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54BED"/>
    <w:multiLevelType w:val="hybridMultilevel"/>
    <w:tmpl w:val="74B00E50"/>
    <w:lvl w:ilvl="0" w:tplc="D6786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FD549A"/>
    <w:multiLevelType w:val="hybridMultilevel"/>
    <w:tmpl w:val="E9E83106"/>
    <w:lvl w:ilvl="0" w:tplc="DF44C85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81E5A"/>
    <w:multiLevelType w:val="hybridMultilevel"/>
    <w:tmpl w:val="8D1284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70C3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CF5"/>
    <w:rsid w:val="000D04B0"/>
    <w:rsid w:val="000F1C57"/>
    <w:rsid w:val="000F5615"/>
    <w:rsid w:val="00124BFF"/>
    <w:rsid w:val="0012560E"/>
    <w:rsid w:val="00127108"/>
    <w:rsid w:val="00127CEA"/>
    <w:rsid w:val="00134B13"/>
    <w:rsid w:val="00146BC0"/>
    <w:rsid w:val="00153C41"/>
    <w:rsid w:val="00154381"/>
    <w:rsid w:val="001563C0"/>
    <w:rsid w:val="001640A7"/>
    <w:rsid w:val="00164FA7"/>
    <w:rsid w:val="00166A03"/>
    <w:rsid w:val="001718A7"/>
    <w:rsid w:val="001737CF"/>
    <w:rsid w:val="00176083"/>
    <w:rsid w:val="001770C7"/>
    <w:rsid w:val="00192F37"/>
    <w:rsid w:val="001A4981"/>
    <w:rsid w:val="001A70D2"/>
    <w:rsid w:val="001D0174"/>
    <w:rsid w:val="001D657B"/>
    <w:rsid w:val="001D7B54"/>
    <w:rsid w:val="001E0209"/>
    <w:rsid w:val="001F2CA2"/>
    <w:rsid w:val="001F2E9F"/>
    <w:rsid w:val="001F447B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1E5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739A3"/>
    <w:rsid w:val="003A0A5B"/>
    <w:rsid w:val="003A1176"/>
    <w:rsid w:val="003C0BAE"/>
    <w:rsid w:val="003D18A9"/>
    <w:rsid w:val="003D6CE2"/>
    <w:rsid w:val="003E03C9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3B3"/>
    <w:rsid w:val="00543ACC"/>
    <w:rsid w:val="0056696D"/>
    <w:rsid w:val="0059484D"/>
    <w:rsid w:val="005A0855"/>
    <w:rsid w:val="005A3196"/>
    <w:rsid w:val="005B41AB"/>
    <w:rsid w:val="005C080F"/>
    <w:rsid w:val="005C55E5"/>
    <w:rsid w:val="005C696A"/>
    <w:rsid w:val="005E1D5D"/>
    <w:rsid w:val="005E6E85"/>
    <w:rsid w:val="005F31D2"/>
    <w:rsid w:val="0061029B"/>
    <w:rsid w:val="00610649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3A47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E1E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2FD8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BF437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27AA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06F7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070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1E07C-27CC-4432-9677-069BCFF9D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122</TotalTime>
  <Pages>5</Pages>
  <Words>955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Marcin</cp:lastModifiedBy>
  <cp:revision>10</cp:revision>
  <cp:lastPrinted>2019-02-06T12:12:00Z</cp:lastPrinted>
  <dcterms:created xsi:type="dcterms:W3CDTF">2020-12-28T22:02:00Z</dcterms:created>
  <dcterms:modified xsi:type="dcterms:W3CDTF">2021-01-05T21:22:00Z</dcterms:modified>
</cp:coreProperties>
</file>